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F4F2BE" w14:textId="77777777" w:rsidR="001E71A8" w:rsidRDefault="001E71A8" w:rsidP="001E71A8">
      <w:bookmarkStart w:id="0" w:name="_Hlk214704327"/>
    </w:p>
    <w:p w14:paraId="51115F2E" w14:textId="77777777" w:rsidR="001E71A8" w:rsidRDefault="001E71A8" w:rsidP="001E71A8"/>
    <w:p w14:paraId="227D40CE" w14:textId="77777777" w:rsidR="001E71A8" w:rsidRPr="00184555" w:rsidRDefault="001E71A8" w:rsidP="001E71A8"/>
    <w:p w14:paraId="3A2BD130" w14:textId="77777777" w:rsidR="001E71A8" w:rsidRPr="00184555" w:rsidRDefault="001E71A8" w:rsidP="001E71A8">
      <w:r w:rsidRPr="007E009F">
        <w:rPr>
          <w:noProof/>
        </w:rPr>
        <w:drawing>
          <wp:anchor distT="0" distB="0" distL="114300" distR="114300" simplePos="0" relativeHeight="251659264" behindDoc="1" locked="0" layoutInCell="1" allowOverlap="1" wp14:anchorId="15F28A9C" wp14:editId="14BC468F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723035" cy="1114425"/>
            <wp:effectExtent l="0" t="0" r="1905" b="0"/>
            <wp:wrapNone/>
            <wp:docPr id="206450240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50240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303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04FAAD" w14:textId="77777777" w:rsidR="001E71A8" w:rsidRPr="00184555" w:rsidRDefault="001E71A8" w:rsidP="001E71A8"/>
    <w:p w14:paraId="60118953" w14:textId="77777777" w:rsidR="001E71A8" w:rsidRPr="00184555" w:rsidRDefault="001E71A8" w:rsidP="001E71A8"/>
    <w:p w14:paraId="1BCE2420" w14:textId="2C48013F" w:rsidR="001E71A8" w:rsidRPr="00184555" w:rsidRDefault="001E71A8" w:rsidP="001E71A8">
      <w:pPr>
        <w:pStyle w:val="Forside-Overskrift"/>
        <w:rPr>
          <w:color w:val="4D4B54" w:themeColor="accent4"/>
          <w:sz w:val="14"/>
          <w:szCs w:val="14"/>
        </w:rPr>
      </w:pPr>
      <w:r>
        <w:rPr>
          <w:color w:val="4D4B54" w:themeColor="accent4"/>
        </w:rPr>
        <w:t>Vedlegg B – Leverandørens løsningsbeskrivelse</w:t>
      </w:r>
      <w:r w:rsidRPr="00184555">
        <w:rPr>
          <w:color w:val="4D4B54" w:themeColor="accent4"/>
        </w:rPr>
        <w:t xml:space="preserve"> </w:t>
      </w:r>
      <w:r w:rsidRPr="00184555">
        <w:rPr>
          <w:color w:val="4D4B54" w:themeColor="accent4"/>
        </w:rPr>
        <w:br/>
      </w:r>
    </w:p>
    <w:p w14:paraId="4E4C937A" w14:textId="77777777" w:rsidR="001E71A8" w:rsidRDefault="001E71A8" w:rsidP="001E71A8">
      <w:pPr>
        <w:pStyle w:val="Forside-Underoverskrift"/>
        <w:rPr>
          <w:color w:val="4D4B54" w:themeColor="accent4"/>
        </w:rPr>
      </w:pPr>
      <w:r w:rsidRPr="00033C16">
        <w:rPr>
          <w:color w:val="4D4B54" w:themeColor="accent4"/>
        </w:rPr>
        <w:t xml:space="preserve">Rammeavtale for service og vedlikehold av hydraulisk utstyr på Havforskningsinstituttets fartøy i Bergen indre havn </w:t>
      </w:r>
    </w:p>
    <w:p w14:paraId="6AC27D78" w14:textId="77777777" w:rsidR="001E71A8" w:rsidRDefault="001E71A8" w:rsidP="001E71A8">
      <w:pPr>
        <w:pStyle w:val="Forside-Underoverskrift"/>
        <w:rPr>
          <w:color w:val="4D4B54" w:themeColor="accent4"/>
        </w:rPr>
      </w:pPr>
    </w:p>
    <w:p w14:paraId="42544FBE" w14:textId="77777777" w:rsidR="001E71A8" w:rsidRDefault="001E71A8" w:rsidP="001E71A8">
      <w:pPr>
        <w:pStyle w:val="Forside-Underoverskrift"/>
        <w:rPr>
          <w:color w:val="4D4B54" w:themeColor="accent4"/>
        </w:rPr>
      </w:pPr>
    </w:p>
    <w:p w14:paraId="3783FC1F" w14:textId="77777777" w:rsidR="001E71A8" w:rsidRDefault="001E71A8" w:rsidP="001E71A8">
      <w:pPr>
        <w:pStyle w:val="Forside-Underoverskrift"/>
        <w:rPr>
          <w:color w:val="4D4B54" w:themeColor="accent4"/>
        </w:rPr>
      </w:pPr>
    </w:p>
    <w:p w14:paraId="5D6C11C5" w14:textId="77777777" w:rsidR="001E71A8" w:rsidRDefault="001E71A8" w:rsidP="001E71A8">
      <w:pPr>
        <w:jc w:val="left"/>
        <w:rPr>
          <w:rFonts w:ascii="Open Sans ExtraBold" w:eastAsiaTheme="majorEastAsia" w:hAnsi="Open Sans ExtraBold" w:cstheme="majorBidi"/>
          <w:color w:val="4D4B54" w:themeColor="accent4"/>
          <w:sz w:val="28"/>
          <w:szCs w:val="28"/>
          <w:lang w:eastAsia="nb-NO"/>
        </w:rPr>
      </w:pPr>
    </w:p>
    <w:p w14:paraId="41A69143" w14:textId="429BDF3A" w:rsidR="006924CD" w:rsidRDefault="006924CD">
      <w:pPr>
        <w:jc w:val="left"/>
        <w:rPr>
          <w:rFonts w:ascii="Open Sans ExtraBold" w:eastAsiaTheme="majorEastAsia" w:hAnsi="Open Sans ExtraBold" w:cstheme="majorBidi"/>
          <w:color w:val="4D4B54" w:themeColor="accent4"/>
          <w:sz w:val="28"/>
          <w:szCs w:val="28"/>
          <w:lang w:eastAsia="nb-NO"/>
        </w:rPr>
      </w:pPr>
    </w:p>
    <w:p w14:paraId="66A7051D" w14:textId="09868047" w:rsidR="006930BF" w:rsidRPr="008D17D7" w:rsidRDefault="00A4027A" w:rsidP="004E2339">
      <w:pPr>
        <w:pStyle w:val="Overskrift3"/>
      </w:pPr>
      <w:r>
        <w:lastRenderedPageBreak/>
        <w:t xml:space="preserve">1. </w:t>
      </w:r>
      <w:r w:rsidR="00C15CE0">
        <w:t>Klima- og miljøhensyn</w:t>
      </w:r>
    </w:p>
    <w:p w14:paraId="307C24DE" w14:textId="74A51EA5" w:rsidR="006930BF" w:rsidRPr="008D17D7" w:rsidRDefault="00A4027A" w:rsidP="00A4027A">
      <w:pPr>
        <w:pStyle w:val="Overskrift3"/>
      </w:pPr>
      <w:r>
        <w:t xml:space="preserve">1.1. </w:t>
      </w:r>
      <w:r w:rsidR="006930BF">
        <w:t>Tildelingskriterium og dokumentasjonskrav</w:t>
      </w:r>
    </w:p>
    <w:p w14:paraId="3A6DFA31" w14:textId="77777777" w:rsidR="005038A6" w:rsidRDefault="004E414A" w:rsidP="005038A6">
      <w:r>
        <w:t>Oppdragsgiver vil foreta en helhetlig vurdering av</w:t>
      </w:r>
      <w:r w:rsidR="005038A6">
        <w:t xml:space="preserve"> p</w:t>
      </w:r>
      <w:r w:rsidRPr="00307E23">
        <w:t>å hvilken måte leverandøren skal sikre en leveranse med lav miljøpåvirkning, samt leverandørens plan for ytterligere reduksjon av miljøpåvirkningen</w:t>
      </w:r>
      <w:r w:rsidR="005038A6">
        <w:t>, herunder:</w:t>
      </w:r>
    </w:p>
    <w:p w14:paraId="5E62F9A5" w14:textId="3D427ACE" w:rsidR="004E414A" w:rsidRPr="00307E23" w:rsidRDefault="004E414A" w:rsidP="005038A6">
      <w:pPr>
        <w:pStyle w:val="Listeavsnitt"/>
        <w:numPr>
          <w:ilvl w:val="0"/>
          <w:numId w:val="15"/>
        </w:numPr>
      </w:pPr>
      <w:r w:rsidRPr="00307E23">
        <w:t xml:space="preserve">Beskrivelse av tiltak som bidrar til økt levetid, </w:t>
      </w:r>
      <w:proofErr w:type="spellStart"/>
      <w:r w:rsidRPr="00307E23">
        <w:t>reparerbarhet</w:t>
      </w:r>
      <w:proofErr w:type="spellEnd"/>
      <w:r w:rsidRPr="00307E23">
        <w:t xml:space="preserve"> og redusert utskiftingsbehov for hydraulisk utstyr og komponenter</w:t>
      </w:r>
    </w:p>
    <w:p w14:paraId="161019CB" w14:textId="77777777" w:rsidR="004E414A" w:rsidRPr="00307E23" w:rsidRDefault="004E414A" w:rsidP="004E414A">
      <w:pPr>
        <w:pStyle w:val="Listeavsnitt"/>
        <w:numPr>
          <w:ilvl w:val="0"/>
          <w:numId w:val="15"/>
        </w:numPr>
        <w:spacing w:line="240" w:lineRule="auto"/>
        <w:rPr>
          <w:color w:val="auto"/>
        </w:rPr>
      </w:pPr>
      <w:r w:rsidRPr="00307E23">
        <w:rPr>
          <w:color w:val="auto"/>
        </w:rPr>
        <w:t>Beskrivelse av hvordan det tas miljøhensyn i virksomhetens innkjøpsrutiner og valg av produkter, materialer og underleverandører</w:t>
      </w:r>
    </w:p>
    <w:p w14:paraId="02BA34FA" w14:textId="77777777" w:rsidR="004E414A" w:rsidRPr="00307E23" w:rsidRDefault="004E414A" w:rsidP="004E414A">
      <w:pPr>
        <w:pStyle w:val="Listeavsnitt"/>
        <w:numPr>
          <w:ilvl w:val="0"/>
          <w:numId w:val="15"/>
        </w:numPr>
        <w:spacing w:line="240" w:lineRule="auto"/>
        <w:rPr>
          <w:color w:val="auto"/>
        </w:rPr>
      </w:pPr>
      <w:r w:rsidRPr="00307E23">
        <w:rPr>
          <w:color w:val="auto"/>
        </w:rPr>
        <w:t>Beskrivelse av eventuelle ordninger for gjenbruk, overhaling, returordninger eller materialgjenvinning av komponenter og utstyr</w:t>
      </w:r>
    </w:p>
    <w:p w14:paraId="3C8EFF16" w14:textId="77777777" w:rsidR="004E414A" w:rsidRPr="00307E23" w:rsidRDefault="004E414A" w:rsidP="004E414A">
      <w:pPr>
        <w:pStyle w:val="Listeavsnitt"/>
        <w:numPr>
          <w:ilvl w:val="0"/>
          <w:numId w:val="15"/>
        </w:numPr>
        <w:spacing w:line="240" w:lineRule="auto"/>
        <w:rPr>
          <w:color w:val="auto"/>
        </w:rPr>
      </w:pPr>
      <w:r w:rsidRPr="00307E23">
        <w:rPr>
          <w:color w:val="auto"/>
        </w:rPr>
        <w:t>Beskrivelse av tiltak for å redusere utslipp og miljøbelastning knyttet til transport, serviceoppdrag og logistikk</w:t>
      </w:r>
    </w:p>
    <w:p w14:paraId="54DCC589" w14:textId="77777777" w:rsidR="004E414A" w:rsidRPr="00307E23" w:rsidRDefault="004E414A" w:rsidP="004E414A">
      <w:pPr>
        <w:pStyle w:val="Listeavsnitt"/>
        <w:numPr>
          <w:ilvl w:val="0"/>
          <w:numId w:val="0"/>
        </w:numPr>
        <w:spacing w:line="240" w:lineRule="auto"/>
        <w:ind w:left="720"/>
        <w:rPr>
          <w:color w:val="auto"/>
        </w:rPr>
      </w:pPr>
    </w:p>
    <w:p w14:paraId="05833B70" w14:textId="349301BF" w:rsidR="004E414A" w:rsidRDefault="004E414A" w:rsidP="004E414A">
      <w:pPr>
        <w:jc w:val="left"/>
      </w:pPr>
      <w:r w:rsidRPr="00307E23">
        <w:t>Det vil bli lagt vekt på om beskrivelsene er konkrete, relevante og egnet til å gi reell miljøgevinst i kontraktsperioden.</w:t>
      </w:r>
    </w:p>
    <w:p w14:paraId="398604E9" w14:textId="77777777" w:rsidR="006930BF" w:rsidRDefault="006930BF" w:rsidP="006930BF"/>
    <w:p w14:paraId="6577236D" w14:textId="77777777" w:rsidR="006930BF" w:rsidRPr="00502A20" w:rsidRDefault="006930BF" w:rsidP="006930BF">
      <w:pPr>
        <w:rPr>
          <w:b/>
          <w:bCs/>
        </w:rPr>
      </w:pPr>
      <w:r w:rsidRPr="00502A20">
        <w:rPr>
          <w:b/>
          <w:bCs/>
        </w:rPr>
        <w:t>Dokumentasjonskrav:</w:t>
      </w:r>
    </w:p>
    <w:p w14:paraId="35122D0C" w14:textId="085F4BA4" w:rsidR="006930BF" w:rsidRDefault="009778B3" w:rsidP="004412E5">
      <w:pPr>
        <w:spacing w:after="0"/>
        <w:jc w:val="left"/>
      </w:pPr>
      <w:r w:rsidRPr="00307E23">
        <w:t xml:space="preserve">Leverandøren skal beskrive hvordan de gjennom avtaleperioden skal sikre at leveransen har lav miljøpåvirkning, og hvordan de vil arbeide for ytterligere reduksjon av </w:t>
      </w:r>
      <w:proofErr w:type="spellStart"/>
      <w:r w:rsidRPr="00307E23">
        <w:t>miljøpårvirkningen</w:t>
      </w:r>
      <w:proofErr w:type="spellEnd"/>
      <w:r w:rsidRPr="00307E23">
        <w:t>, iht. opplistede</w:t>
      </w:r>
      <w:r w:rsidR="004412E5">
        <w:t xml:space="preserve"> </w:t>
      </w:r>
      <w:r w:rsidRPr="00307E23">
        <w:t>punkter</w:t>
      </w:r>
      <w:r w:rsidR="004412E5">
        <w:t xml:space="preserve"> </w:t>
      </w:r>
      <w:r w:rsidR="00F82F3A">
        <w:t>over.</w:t>
      </w:r>
      <w:r w:rsidR="006930BF">
        <w:br/>
      </w:r>
    </w:p>
    <w:p w14:paraId="1556E93F" w14:textId="4B1E4C20" w:rsidR="006930BF" w:rsidRPr="00B3396E" w:rsidRDefault="006930BF" w:rsidP="006930BF">
      <w:pPr>
        <w:jc w:val="left"/>
        <w:rPr>
          <w:i/>
          <w:iCs/>
        </w:rPr>
      </w:pPr>
      <w:r w:rsidRPr="00B3396E">
        <w:rPr>
          <w:i/>
          <w:iCs/>
        </w:rPr>
        <w:t xml:space="preserve">Beskrivelsen skal være på </w:t>
      </w:r>
      <w:r w:rsidRPr="00FD7747">
        <w:rPr>
          <w:i/>
          <w:iCs/>
        </w:rPr>
        <w:t>totalt maksimalt </w:t>
      </w:r>
      <w:r w:rsidR="009778B3" w:rsidRPr="00FD7747">
        <w:rPr>
          <w:i/>
          <w:iCs/>
        </w:rPr>
        <w:t>2</w:t>
      </w:r>
      <w:r w:rsidRPr="00FD7747">
        <w:rPr>
          <w:i/>
          <w:iCs/>
        </w:rPr>
        <w:t xml:space="preserve"> A4-sider (linjeavstand 1.0, skriftstørrelse 10, skrifttype Open Sans) eksklusive eventuelle bilder eller tegninger. Besvarelse ut over den angitte</w:t>
      </w:r>
      <w:r w:rsidRPr="00B3396E">
        <w:rPr>
          <w:i/>
          <w:iCs/>
        </w:rPr>
        <w:t xml:space="preserve"> sidebegrensingen vil ikke bli evaluert.</w:t>
      </w:r>
    </w:p>
    <w:p w14:paraId="423EDF18" w14:textId="77777777" w:rsidR="006930BF" w:rsidRPr="00D84BF5" w:rsidRDefault="006930BF" w:rsidP="006930BF">
      <w:pPr>
        <w:rPr>
          <w:i/>
          <w:iCs/>
        </w:rPr>
      </w:pPr>
    </w:p>
    <w:p w14:paraId="010160F5" w14:textId="77777777" w:rsidR="006930BF" w:rsidRDefault="006930BF" w:rsidP="006930BF">
      <w:pPr>
        <w:rPr>
          <w:i/>
          <w:iCs/>
        </w:rPr>
      </w:pPr>
      <w:r w:rsidRPr="00D84BF5">
        <w:rPr>
          <w:i/>
          <w:iCs/>
        </w:rPr>
        <w:t xml:space="preserve">Leverandørens besvarelse starter på dette dokumentets </w:t>
      </w:r>
      <w:r>
        <w:rPr>
          <w:i/>
          <w:iCs/>
        </w:rPr>
        <w:t>neste side.</w:t>
      </w:r>
    </w:p>
    <w:p w14:paraId="2CF14430" w14:textId="77777777" w:rsidR="006930BF" w:rsidRDefault="006930BF" w:rsidP="006930BF">
      <w:pPr>
        <w:jc w:val="left"/>
      </w:pPr>
      <w:r>
        <w:br w:type="page"/>
      </w:r>
    </w:p>
    <w:p w14:paraId="3ED1AD38" w14:textId="6880C0A5" w:rsidR="006930BF" w:rsidRPr="00F6758E" w:rsidRDefault="00A4027A" w:rsidP="00A4027A">
      <w:pPr>
        <w:pStyle w:val="Overskrift3"/>
      </w:pPr>
      <w:bookmarkStart w:id="1" w:name="_Hlk221281697"/>
      <w:r>
        <w:lastRenderedPageBreak/>
        <w:t xml:space="preserve">1.2. </w:t>
      </w:r>
      <w:r w:rsidR="006930BF" w:rsidRPr="00F6758E">
        <w:t>Leverandørens besvarelse</w:t>
      </w:r>
      <w:r w:rsidR="00F82F3A">
        <w:t xml:space="preserve"> (ma</w:t>
      </w:r>
      <w:r w:rsidR="002C3B53">
        <w:t>ksimalt</w:t>
      </w:r>
      <w:r w:rsidR="00F82F3A">
        <w:t xml:space="preserve"> 2 A4-sider)</w:t>
      </w:r>
    </w:p>
    <w:p w14:paraId="0CEF2323" w14:textId="77777777" w:rsidR="006930BF" w:rsidRDefault="006930BF" w:rsidP="006930BF">
      <w:r w:rsidRPr="00FB68C4">
        <w:rPr>
          <w:highlight w:val="yellow"/>
        </w:rPr>
        <w:t>[Leverandøren fyller inn sin besvarelse her]</w:t>
      </w:r>
      <w:bookmarkEnd w:id="1"/>
    </w:p>
    <w:bookmarkEnd w:id="0"/>
    <w:p w14:paraId="7E034BE7" w14:textId="1BC92022" w:rsidR="00071B78" w:rsidRPr="00071B78" w:rsidRDefault="00071B78" w:rsidP="002C3B53">
      <w:pPr>
        <w:jc w:val="left"/>
      </w:pPr>
    </w:p>
    <w:sectPr w:rsidR="00071B78" w:rsidRPr="00071B78" w:rsidSect="0055388D">
      <w:headerReference w:type="default" r:id="rId12"/>
      <w:footerReference w:type="defaul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39CE8F" w14:textId="77777777" w:rsidR="00E65030" w:rsidRDefault="00E65030" w:rsidP="00186E6B">
      <w:r>
        <w:separator/>
      </w:r>
    </w:p>
    <w:p w14:paraId="00B638B1" w14:textId="77777777" w:rsidR="00E65030" w:rsidRDefault="00E65030" w:rsidP="00186E6B"/>
    <w:p w14:paraId="69A991C6" w14:textId="77777777" w:rsidR="00E65030" w:rsidRDefault="00E65030" w:rsidP="00186E6B"/>
    <w:p w14:paraId="294A50F8" w14:textId="77777777" w:rsidR="00E65030" w:rsidRDefault="00E65030" w:rsidP="00186E6B"/>
  </w:endnote>
  <w:endnote w:type="continuationSeparator" w:id="0">
    <w:p w14:paraId="5D1D58B3" w14:textId="77777777" w:rsidR="00E65030" w:rsidRDefault="00E65030" w:rsidP="00186E6B">
      <w:r>
        <w:continuationSeparator/>
      </w:r>
    </w:p>
    <w:p w14:paraId="49E0AC6F" w14:textId="77777777" w:rsidR="00E65030" w:rsidRDefault="00E65030" w:rsidP="00186E6B"/>
    <w:p w14:paraId="4B43FD42" w14:textId="77777777" w:rsidR="00E65030" w:rsidRDefault="00E65030" w:rsidP="00186E6B"/>
    <w:p w14:paraId="0A57AC24" w14:textId="77777777" w:rsidR="00E65030" w:rsidRDefault="00E65030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1" w:fontKey="{F2807E6A-7C9C-45AD-927E-F74172735FD5}"/>
    <w:embedBold r:id="rId2" w:fontKey="{DEF78488-BFF7-40C1-BEFA-F7764F1DCE5E}"/>
    <w:embedItalic r:id="rId3" w:fontKey="{63B78076-6F51-4E64-8152-998813EE8667}"/>
    <w:embedBoldItalic r:id="rId4" w:fontKey="{AB5C1ABF-CDFB-458C-B348-56FB5B85F38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C81D21D-3166-4BB5-BB07-0C578D4145BA}"/>
    <w:embedBold r:id="rId6" w:fontKey="{8D602E9C-F180-412A-891A-858805350E6E}"/>
    <w:embedItalic r:id="rId7" w:fontKey="{4C5C91FE-7D32-4E1C-AB43-E51E031785A5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6F7EE227-78B5-4521-ADEB-FB77986878A0}"/>
    <w:embedBold r:id="rId9" w:fontKey="{8CA05019-E044-49BC-A065-153BD3B103AD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33B14EC8-8355-444B-93F5-DAB2130B747F}"/>
    <w:embedItalic r:id="rId11" w:fontKey="{5C32BE31-3466-4113-8D99-A6BA6D3EC010}"/>
  </w:font>
  <w:font w:name="Open Sans SemiBold">
    <w:altName w:val="Segoe UI"/>
    <w:charset w:val="00"/>
    <w:family w:val="swiss"/>
    <w:pitch w:val="variable"/>
    <w:sig w:usb0="E00002EF" w:usb1="4000205B" w:usb2="00000028" w:usb3="00000000" w:csb0="0000019F" w:csb1="00000000"/>
    <w:embedRegular r:id="rId12" w:fontKey="{BB26A2A1-CBBD-46D8-8187-4B0A6365C6AB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D5BE0588-C57B-4212-BA5C-7C8CE423D813}"/>
    <w:embedItalic r:id="rId14" w:fontKey="{40E9282D-EAB7-4B90-B6B3-2172EEB8DA5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7311753C-B4C9-45E7-A4D8-18F536041AF3}"/>
    <w:embedBold r:id="rId16" w:fontKey="{59287230-A882-4AF2-A395-BB5EFE7899AF}"/>
    <w:embedItalic r:id="rId17" w:fontKey="{49709F46-F037-40A1-A64C-EB3E14B5F8BE}"/>
    <w:embedBoldItalic r:id="rId18" w:fontKey="{A82D27C1-9846-4B13-A986-E680CC0EC8F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128D5DDD-0922-47EB-9563-43D9C1771171}"/>
  </w:font>
  <w:font w:name="Open Sans Light">
    <w:altName w:val="Segoe UI"/>
    <w:charset w:val="00"/>
    <w:family w:val="swiss"/>
    <w:pitch w:val="variable"/>
    <w:sig w:usb0="E00002EF" w:usb1="4000205B" w:usb2="00000028" w:usb3="00000000" w:csb0="0000019F" w:csb1="00000000"/>
    <w:embedBold r:id="rId20" w:fontKey="{274BE8F3-A353-487D-874B-EAAA5AB8233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E327F" w14:paraId="1507B531" w14:textId="77777777" w:rsidTr="00CC43D2">
      <w:tc>
        <w:tcPr>
          <w:tcW w:w="3020" w:type="dxa"/>
        </w:tcPr>
        <w:p w14:paraId="7D725665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6695A60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32BCEE1E" w14:textId="77777777" w:rsidR="00CC43D2" w:rsidRPr="004A0B71" w:rsidRDefault="00F82F3A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4</w:t>
            </w:r>
          </w:fldSimple>
        </w:p>
      </w:tc>
    </w:tr>
  </w:tbl>
  <w:p w14:paraId="63BEC66E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BE327F" w14:paraId="56C620D8" w14:textId="77777777" w:rsidTr="00014EC9">
      <w:tc>
        <w:tcPr>
          <w:tcW w:w="3020" w:type="dxa"/>
        </w:tcPr>
        <w:p w14:paraId="231CD409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3FF1F22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0D5A283B" w14:textId="77777777" w:rsidR="007B4FF2" w:rsidRPr="004A0B71" w:rsidRDefault="00F82F3A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1</w:t>
            </w:r>
          </w:fldSimple>
        </w:p>
      </w:tc>
    </w:tr>
  </w:tbl>
  <w:p w14:paraId="09E6EE44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5AD1A9" w14:textId="77777777" w:rsidR="00E65030" w:rsidRDefault="00E65030" w:rsidP="00186E6B">
      <w:r>
        <w:separator/>
      </w:r>
    </w:p>
    <w:p w14:paraId="4229FA50" w14:textId="77777777" w:rsidR="00E65030" w:rsidRDefault="00E65030" w:rsidP="00186E6B"/>
    <w:p w14:paraId="5F74B88F" w14:textId="77777777" w:rsidR="00E65030" w:rsidRDefault="00E65030" w:rsidP="00186E6B"/>
  </w:footnote>
  <w:footnote w:type="continuationSeparator" w:id="0">
    <w:p w14:paraId="77F52864" w14:textId="77777777" w:rsidR="00E65030" w:rsidRDefault="00E65030" w:rsidP="00186E6B">
      <w:r>
        <w:continuationSeparator/>
      </w:r>
    </w:p>
    <w:p w14:paraId="131B7A7E" w14:textId="77777777" w:rsidR="00E65030" w:rsidRDefault="00E65030" w:rsidP="00186E6B"/>
    <w:p w14:paraId="2036F87C" w14:textId="77777777" w:rsidR="00E65030" w:rsidRDefault="00E65030" w:rsidP="00186E6B"/>
    <w:p w14:paraId="77E7762C" w14:textId="77777777" w:rsidR="00E65030" w:rsidRDefault="00E65030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57278A" w14:textId="3A68781F" w:rsidR="00F82F3A" w:rsidRPr="00906CE5" w:rsidRDefault="00F82F3A" w:rsidP="00F82F3A">
    <w:pPr>
      <w:jc w:val="right"/>
      <w:rPr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64384" behindDoc="1" locked="0" layoutInCell="1" allowOverlap="1" wp14:anchorId="0094ABA2" wp14:editId="628918CD">
          <wp:simplePos x="0" y="0"/>
          <wp:positionH relativeFrom="margin">
            <wp:posOffset>0</wp:posOffset>
          </wp:positionH>
          <wp:positionV relativeFrom="paragraph">
            <wp:posOffset>-143510</wp:posOffset>
          </wp:positionV>
          <wp:extent cx="1776185" cy="419100"/>
          <wp:effectExtent l="0" t="0" r="0" b="0"/>
          <wp:wrapNone/>
          <wp:docPr id="322636468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906CE5">
      <w:rPr>
        <w:color w:val="D74E4E" w:themeColor="accent1"/>
        <w:sz w:val="16"/>
        <w:szCs w:val="16"/>
      </w:rPr>
      <w:t xml:space="preserve"> </w:t>
    </w:r>
    <w:r w:rsidRPr="00071B78">
      <w:rPr>
        <w:color w:val="4D4B54" w:themeColor="accent4"/>
        <w:sz w:val="16"/>
        <w:szCs w:val="16"/>
      </w:rPr>
      <w:t>Rammeavtale vedlikehold og service av hydraulisk utstyr</w:t>
    </w:r>
    <w:r w:rsidRPr="00071B78">
      <w:rPr>
        <w:color w:val="4D4B54" w:themeColor="accent4"/>
        <w:sz w:val="16"/>
        <w:szCs w:val="16"/>
      </w:rPr>
      <w:br/>
    </w:r>
    <w:r w:rsidR="00D0751F">
      <w:rPr>
        <w:color w:val="4D4B54" w:themeColor="accent4"/>
        <w:sz w:val="16"/>
        <w:szCs w:val="16"/>
      </w:rPr>
      <w:t>Vedlegg B</w:t>
    </w:r>
    <w:r w:rsidRPr="00071B78">
      <w:rPr>
        <w:color w:val="4D4B54" w:themeColor="accent4"/>
        <w:sz w:val="16"/>
        <w:szCs w:val="16"/>
      </w:rPr>
      <w:t xml:space="preserve"> – Leverandørens løsningsbeskrivelse</w:t>
    </w:r>
  </w:p>
  <w:p w14:paraId="2679BECE" w14:textId="77777777" w:rsidR="00E9590A" w:rsidRPr="0040632C" w:rsidRDefault="00E9590A" w:rsidP="0040632C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ACE2C40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092CCF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7FC2F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3E1C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A458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DEFC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087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52C2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31C789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24DA12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E0E1FCE" w:tentative="1">
      <w:start w:val="1"/>
      <w:numFmt w:val="lowerLetter"/>
      <w:lvlText w:val="%2."/>
      <w:lvlJc w:val="left"/>
      <w:pPr>
        <w:ind w:left="1440" w:hanging="360"/>
      </w:pPr>
    </w:lvl>
    <w:lvl w:ilvl="2" w:tplc="831C451C" w:tentative="1">
      <w:start w:val="1"/>
      <w:numFmt w:val="lowerRoman"/>
      <w:lvlText w:val="%3."/>
      <w:lvlJc w:val="right"/>
      <w:pPr>
        <w:ind w:left="2160" w:hanging="180"/>
      </w:pPr>
    </w:lvl>
    <w:lvl w:ilvl="3" w:tplc="CB1A2EEE" w:tentative="1">
      <w:start w:val="1"/>
      <w:numFmt w:val="decimal"/>
      <w:lvlText w:val="%4."/>
      <w:lvlJc w:val="left"/>
      <w:pPr>
        <w:ind w:left="2880" w:hanging="360"/>
      </w:pPr>
    </w:lvl>
    <w:lvl w:ilvl="4" w:tplc="AADC5DCA" w:tentative="1">
      <w:start w:val="1"/>
      <w:numFmt w:val="lowerLetter"/>
      <w:lvlText w:val="%5."/>
      <w:lvlJc w:val="left"/>
      <w:pPr>
        <w:ind w:left="3600" w:hanging="360"/>
      </w:pPr>
    </w:lvl>
    <w:lvl w:ilvl="5" w:tplc="61D82F06" w:tentative="1">
      <w:start w:val="1"/>
      <w:numFmt w:val="lowerRoman"/>
      <w:lvlText w:val="%6."/>
      <w:lvlJc w:val="right"/>
      <w:pPr>
        <w:ind w:left="4320" w:hanging="180"/>
      </w:pPr>
    </w:lvl>
    <w:lvl w:ilvl="6" w:tplc="49C2137C" w:tentative="1">
      <w:start w:val="1"/>
      <w:numFmt w:val="decimal"/>
      <w:lvlText w:val="%7."/>
      <w:lvlJc w:val="left"/>
      <w:pPr>
        <w:ind w:left="5040" w:hanging="360"/>
      </w:pPr>
    </w:lvl>
    <w:lvl w:ilvl="7" w:tplc="D9D0AAD8" w:tentative="1">
      <w:start w:val="1"/>
      <w:numFmt w:val="lowerLetter"/>
      <w:lvlText w:val="%8."/>
      <w:lvlJc w:val="left"/>
      <w:pPr>
        <w:ind w:left="5760" w:hanging="360"/>
      </w:pPr>
    </w:lvl>
    <w:lvl w:ilvl="8" w:tplc="8FCE454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366C1712">
      <w:start w:val="1"/>
      <w:numFmt w:val="lowerLetter"/>
      <w:lvlText w:val="%1)"/>
      <w:lvlJc w:val="left"/>
      <w:pPr>
        <w:ind w:left="720" w:hanging="360"/>
      </w:pPr>
    </w:lvl>
    <w:lvl w:ilvl="1" w:tplc="7528EFEA" w:tentative="1">
      <w:start w:val="1"/>
      <w:numFmt w:val="lowerLetter"/>
      <w:lvlText w:val="%2."/>
      <w:lvlJc w:val="left"/>
      <w:pPr>
        <w:ind w:left="1440" w:hanging="360"/>
      </w:pPr>
    </w:lvl>
    <w:lvl w:ilvl="2" w:tplc="75AA5776" w:tentative="1">
      <w:start w:val="1"/>
      <w:numFmt w:val="lowerRoman"/>
      <w:lvlText w:val="%3."/>
      <w:lvlJc w:val="right"/>
      <w:pPr>
        <w:ind w:left="2160" w:hanging="180"/>
      </w:pPr>
    </w:lvl>
    <w:lvl w:ilvl="3" w:tplc="BDC4B77E" w:tentative="1">
      <w:start w:val="1"/>
      <w:numFmt w:val="decimal"/>
      <w:lvlText w:val="%4."/>
      <w:lvlJc w:val="left"/>
      <w:pPr>
        <w:ind w:left="2880" w:hanging="360"/>
      </w:pPr>
    </w:lvl>
    <w:lvl w:ilvl="4" w:tplc="FD66F452" w:tentative="1">
      <w:start w:val="1"/>
      <w:numFmt w:val="lowerLetter"/>
      <w:lvlText w:val="%5."/>
      <w:lvlJc w:val="left"/>
      <w:pPr>
        <w:ind w:left="3600" w:hanging="360"/>
      </w:pPr>
    </w:lvl>
    <w:lvl w:ilvl="5" w:tplc="8E6A05AC" w:tentative="1">
      <w:start w:val="1"/>
      <w:numFmt w:val="lowerRoman"/>
      <w:lvlText w:val="%6."/>
      <w:lvlJc w:val="right"/>
      <w:pPr>
        <w:ind w:left="4320" w:hanging="180"/>
      </w:pPr>
    </w:lvl>
    <w:lvl w:ilvl="6" w:tplc="DD92E742" w:tentative="1">
      <w:start w:val="1"/>
      <w:numFmt w:val="decimal"/>
      <w:lvlText w:val="%7."/>
      <w:lvlJc w:val="left"/>
      <w:pPr>
        <w:ind w:left="5040" w:hanging="360"/>
      </w:pPr>
    </w:lvl>
    <w:lvl w:ilvl="7" w:tplc="90129788" w:tentative="1">
      <w:start w:val="1"/>
      <w:numFmt w:val="lowerLetter"/>
      <w:lvlText w:val="%8."/>
      <w:lvlJc w:val="left"/>
      <w:pPr>
        <w:ind w:left="5760" w:hanging="360"/>
      </w:pPr>
    </w:lvl>
    <w:lvl w:ilvl="8" w:tplc="D5EAF0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B666E09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338C1E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C98634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CA87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FABBC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23671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FAB2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4E46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2A1AF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77A09D0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3B056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F051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04E7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BE040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94E49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54422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B618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E836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29786ACC">
      <w:start w:val="1"/>
      <w:numFmt w:val="decimal"/>
      <w:lvlText w:val="%1."/>
      <w:lvlJc w:val="left"/>
      <w:pPr>
        <w:ind w:left="1428" w:hanging="360"/>
      </w:pPr>
    </w:lvl>
    <w:lvl w:ilvl="1" w:tplc="98FA5818" w:tentative="1">
      <w:start w:val="1"/>
      <w:numFmt w:val="lowerLetter"/>
      <w:lvlText w:val="%2."/>
      <w:lvlJc w:val="left"/>
      <w:pPr>
        <w:ind w:left="2148" w:hanging="360"/>
      </w:pPr>
    </w:lvl>
    <w:lvl w:ilvl="2" w:tplc="1FFA2840" w:tentative="1">
      <w:start w:val="1"/>
      <w:numFmt w:val="lowerRoman"/>
      <w:lvlText w:val="%3."/>
      <w:lvlJc w:val="right"/>
      <w:pPr>
        <w:ind w:left="2868" w:hanging="180"/>
      </w:pPr>
    </w:lvl>
    <w:lvl w:ilvl="3" w:tplc="882679A0" w:tentative="1">
      <w:start w:val="1"/>
      <w:numFmt w:val="decimal"/>
      <w:lvlText w:val="%4."/>
      <w:lvlJc w:val="left"/>
      <w:pPr>
        <w:ind w:left="3588" w:hanging="360"/>
      </w:pPr>
    </w:lvl>
    <w:lvl w:ilvl="4" w:tplc="8EEC5D3E" w:tentative="1">
      <w:start w:val="1"/>
      <w:numFmt w:val="lowerLetter"/>
      <w:lvlText w:val="%5."/>
      <w:lvlJc w:val="left"/>
      <w:pPr>
        <w:ind w:left="4308" w:hanging="360"/>
      </w:pPr>
    </w:lvl>
    <w:lvl w:ilvl="5" w:tplc="B07ACE4E" w:tentative="1">
      <w:start w:val="1"/>
      <w:numFmt w:val="lowerRoman"/>
      <w:lvlText w:val="%6."/>
      <w:lvlJc w:val="right"/>
      <w:pPr>
        <w:ind w:left="5028" w:hanging="180"/>
      </w:pPr>
    </w:lvl>
    <w:lvl w:ilvl="6" w:tplc="24320C68" w:tentative="1">
      <w:start w:val="1"/>
      <w:numFmt w:val="decimal"/>
      <w:lvlText w:val="%7."/>
      <w:lvlJc w:val="left"/>
      <w:pPr>
        <w:ind w:left="5748" w:hanging="360"/>
      </w:pPr>
    </w:lvl>
    <w:lvl w:ilvl="7" w:tplc="4F18D62C" w:tentative="1">
      <w:start w:val="1"/>
      <w:numFmt w:val="lowerLetter"/>
      <w:lvlText w:val="%8."/>
      <w:lvlJc w:val="left"/>
      <w:pPr>
        <w:ind w:left="6468" w:hanging="360"/>
      </w:pPr>
    </w:lvl>
    <w:lvl w:ilvl="8" w:tplc="DE26FCC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EF96D97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433CCC4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5C63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E2E39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1A79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D1A14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6AE5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8BA963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26B28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23AA9F5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9E0C8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6948B7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5454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906E1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DE2AC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1E05A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6048A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A5A6E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9A8800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68BE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5DEF7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54C66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70C1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3F6289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B2B1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B209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0BC0A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1A941AA"/>
    <w:multiLevelType w:val="hybridMultilevel"/>
    <w:tmpl w:val="B48ABC72"/>
    <w:lvl w:ilvl="0" w:tplc="0F627DA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color w:val="C0000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78E83435"/>
    <w:multiLevelType w:val="hybridMultilevel"/>
    <w:tmpl w:val="0EDC938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D29654B"/>
    <w:multiLevelType w:val="hybridMultilevel"/>
    <w:tmpl w:val="4D9EFBDC"/>
    <w:lvl w:ilvl="0" w:tplc="62F24B5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DF2A36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E81E509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9F8B3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CAACC1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0CE5B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1DA714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AE4E8E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682076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1"/>
  </w:num>
  <w:num w:numId="12" w16cid:durableId="1743286399">
    <w:abstractNumId w:val="0"/>
  </w:num>
  <w:num w:numId="13" w16cid:durableId="1349602188">
    <w:abstractNumId w:val="1"/>
  </w:num>
  <w:num w:numId="14" w16cid:durableId="298460351">
    <w:abstractNumId w:val="12"/>
  </w:num>
  <w:num w:numId="15" w16cid:durableId="78134215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71B78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0F6A8A"/>
    <w:rsid w:val="001002CA"/>
    <w:rsid w:val="00105EC1"/>
    <w:rsid w:val="001079C5"/>
    <w:rsid w:val="00110A65"/>
    <w:rsid w:val="00112FFF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E71A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1AA0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3B53"/>
    <w:rsid w:val="002C7C12"/>
    <w:rsid w:val="002C7E6A"/>
    <w:rsid w:val="002D1A78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669"/>
    <w:rsid w:val="003E1A02"/>
    <w:rsid w:val="003E30B3"/>
    <w:rsid w:val="00401CB3"/>
    <w:rsid w:val="0040632C"/>
    <w:rsid w:val="00415C2F"/>
    <w:rsid w:val="00426008"/>
    <w:rsid w:val="004412E5"/>
    <w:rsid w:val="0045179B"/>
    <w:rsid w:val="00454E87"/>
    <w:rsid w:val="00455C60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2339"/>
    <w:rsid w:val="004E414A"/>
    <w:rsid w:val="004E6352"/>
    <w:rsid w:val="004F6C04"/>
    <w:rsid w:val="004F722E"/>
    <w:rsid w:val="00502166"/>
    <w:rsid w:val="005038A6"/>
    <w:rsid w:val="0050636C"/>
    <w:rsid w:val="0050708B"/>
    <w:rsid w:val="00507581"/>
    <w:rsid w:val="0051229B"/>
    <w:rsid w:val="00513034"/>
    <w:rsid w:val="00516717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B56BB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924CD"/>
    <w:rsid w:val="006930BF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16DD2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778B3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E0D4D"/>
    <w:rsid w:val="009E192C"/>
    <w:rsid w:val="009F79C1"/>
    <w:rsid w:val="00A00019"/>
    <w:rsid w:val="00A003EC"/>
    <w:rsid w:val="00A04E2B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027A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53865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E327F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15CE0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0751F"/>
    <w:rsid w:val="00D138C7"/>
    <w:rsid w:val="00D21218"/>
    <w:rsid w:val="00D34A86"/>
    <w:rsid w:val="00D57D38"/>
    <w:rsid w:val="00D60362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5030"/>
    <w:rsid w:val="00E66EF6"/>
    <w:rsid w:val="00E76EE6"/>
    <w:rsid w:val="00E77053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2F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747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B37A3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link w:val="ListeavsnittTegn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GB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character" w:customStyle="1" w:styleId="ListeavsnittTegn">
    <w:name w:val="Listeavsnitt Tegn"/>
    <w:link w:val="Listeavsnitt"/>
    <w:uiPriority w:val="34"/>
    <w:locked/>
    <w:rsid w:val="006930BF"/>
    <w:rPr>
      <w:rFonts w:ascii="Open Sans" w:eastAsia="Times New Roman" w:hAnsi="Open Sans" w:cs="Open Sans"/>
      <w:color w:val="1A1A1A" w:themeColor="background2" w:themeShade="1A"/>
      <w:kern w:val="28"/>
      <w:szCs w:val="24"/>
      <w:lang w:eastAsia="nb-NO"/>
    </w:rPr>
  </w:style>
  <w:style w:type="paragraph" w:customStyle="1" w:styleId="Forside-Overskrift">
    <w:name w:val="Forside - Overskrift"/>
    <w:link w:val="Forside-OverskriftTegn"/>
    <w:rsid w:val="001E71A8"/>
    <w:pPr>
      <w:pBdr>
        <w:bottom w:val="single" w:sz="24" w:space="1" w:color="4D4B54" w:themeColor="accent4"/>
      </w:pBdr>
      <w:spacing w:before="1200"/>
      <w:jc w:val="center"/>
    </w:pPr>
    <w:rPr>
      <w:rFonts w:ascii="Open Sans" w:hAnsi="Open Sans" w:cs="Open Sans"/>
      <w:b/>
      <w:bCs/>
      <w:color w:val="425463" w:themeColor="accent6"/>
      <w:sz w:val="66"/>
      <w:szCs w:val="66"/>
    </w:rPr>
  </w:style>
  <w:style w:type="character" w:customStyle="1" w:styleId="Forside-OverskriftTegn">
    <w:name w:val="Forside - Overskrift Tegn"/>
    <w:basedOn w:val="Standardskriftforavsnitt"/>
    <w:link w:val="Forside-Overskrift"/>
    <w:rsid w:val="001E71A8"/>
    <w:rPr>
      <w:rFonts w:ascii="Open Sans" w:hAnsi="Open Sans" w:cs="Open Sans"/>
      <w:b/>
      <w:bCs/>
      <w:color w:val="425463" w:themeColor="accent6"/>
      <w:sz w:val="66"/>
      <w:szCs w:val="66"/>
    </w:rPr>
  </w:style>
  <w:style w:type="paragraph" w:customStyle="1" w:styleId="Forside-Underoverskrift">
    <w:name w:val="Forside - Underoverskrift"/>
    <w:link w:val="Forside-UnderoverskriftTegn"/>
    <w:rsid w:val="001E71A8"/>
    <w:pPr>
      <w:spacing w:before="360"/>
      <w:jc w:val="center"/>
    </w:pPr>
    <w:rPr>
      <w:rFonts w:ascii="Open Sans" w:hAnsi="Open Sans" w:cs="Open Sans"/>
      <w:b/>
      <w:bCs/>
      <w:color w:val="425463" w:themeColor="accent6"/>
      <w:sz w:val="48"/>
      <w:szCs w:val="48"/>
    </w:rPr>
  </w:style>
  <w:style w:type="character" w:customStyle="1" w:styleId="Forside-UnderoverskriftTegn">
    <w:name w:val="Forside - Underoverskrift Tegn"/>
    <w:basedOn w:val="Standardskriftforavsnitt"/>
    <w:link w:val="Forside-Underoverskrift"/>
    <w:rsid w:val="001E71A8"/>
    <w:rPr>
      <w:rFonts w:ascii="Open Sans" w:hAnsi="Open Sans" w:cs="Open Sans"/>
      <w:b/>
      <w:bCs/>
      <w:color w:val="425463" w:themeColor="accent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91D033C078874D9B6B099CE90066DB" ma:contentTypeVersion="3" ma:contentTypeDescription="Create a new document." ma:contentTypeScope="" ma:versionID="15aa7e38d30898a53d4795aa30c9ab8a">
  <xsd:schema xmlns:xsd="http://www.w3.org/2001/XMLSchema" xmlns:xs="http://www.w3.org/2001/XMLSchema" xmlns:p="http://schemas.microsoft.com/office/2006/metadata/properties" xmlns:ns2="56cdcaeb-48c8-48cb-bb6d-8cef933d94f5" targetNamespace="http://schemas.microsoft.com/office/2006/metadata/properties" ma:root="true" ma:fieldsID="fc625b1fb70568b2e08f6e450a3ba60f" ns2:_="">
    <xsd:import namespace="56cdcaeb-48c8-48cb-bb6d-8cef933d94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cdcaeb-48c8-48cb-bb6d-8cef933d94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CCAA9D-1236-4C43-B65B-D28871525D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cdcaeb-48c8-48cb-bb6d-8cef933d94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202</TotalTime>
  <Pages>3</Pages>
  <Words>257</Words>
  <Characters>1467</Characters>
  <Application>Microsoft Office Word</Application>
  <DocSecurity>0</DocSecurity>
  <Lines>12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Benedicte Johannessen</cp:lastModifiedBy>
  <cp:revision>85</cp:revision>
  <dcterms:created xsi:type="dcterms:W3CDTF">2021-01-21T15:10:00Z</dcterms:created>
  <dcterms:modified xsi:type="dcterms:W3CDTF">2026-06-25T08:32:00Z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0x0101002E91D033C078874D9B6B099CE90066DB</vt:lpwstr>
  </property>
</Properties>
</file>